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F8751" w14:textId="295D7973" w:rsidR="006B2F86" w:rsidRDefault="00127B6C" w:rsidP="00E71FC3">
      <w:pPr>
        <w:pStyle w:val="NoSpacing"/>
      </w:pPr>
      <w:r>
        <w:rPr>
          <w:u w:val="single"/>
        </w:rPr>
        <w:t>Sir Henry ROCHFORD</w:t>
      </w:r>
      <w:r>
        <w:t xml:space="preserve">   </w:t>
      </w:r>
      <w:proofErr w:type="gramStart"/>
      <w:r>
        <w:t xml:space="preserve">   (</w:t>
      </w:r>
      <w:proofErr w:type="gramEnd"/>
      <w:r>
        <w:t>fl.1401-2)</w:t>
      </w:r>
    </w:p>
    <w:p w14:paraId="0208EFF2" w14:textId="2BE9CF1D" w:rsidR="00127B6C" w:rsidRDefault="00127B6C" w:rsidP="00E71FC3">
      <w:pPr>
        <w:pStyle w:val="NoSpacing"/>
      </w:pPr>
    </w:p>
    <w:p w14:paraId="43BB47DB" w14:textId="02C06F82" w:rsidR="00127B6C" w:rsidRDefault="00127B6C" w:rsidP="00E71FC3">
      <w:pPr>
        <w:pStyle w:val="NoSpacing"/>
      </w:pPr>
    </w:p>
    <w:p w14:paraId="2B8284A0" w14:textId="3DE34268" w:rsidR="00127B6C" w:rsidRDefault="00127B6C" w:rsidP="00E71FC3">
      <w:pPr>
        <w:pStyle w:val="NoSpacing"/>
      </w:pPr>
      <w:r>
        <w:t xml:space="preserve">1 = Isabel, daughter of Sir Stephen </w:t>
      </w:r>
      <w:proofErr w:type="spellStart"/>
      <w:r>
        <w:t>Burdet</w:t>
      </w:r>
      <w:proofErr w:type="spellEnd"/>
      <w:r>
        <w:t>.</w:t>
      </w:r>
    </w:p>
    <w:p w14:paraId="4C0D140F" w14:textId="77777777" w:rsidR="00127B6C" w:rsidRDefault="00127B6C" w:rsidP="00127B6C">
      <w:pPr>
        <w:pStyle w:val="NoSpacing"/>
        <w:rPr>
          <w:shd w:val="clear" w:color="auto" w:fill="FFFFFF"/>
        </w:rPr>
      </w:pPr>
      <w:r>
        <w:rPr>
          <w:rFonts w:ascii="Helvetica" w:hAnsi="Helvetica" w:cs="Helvetica"/>
          <w:sz w:val="16"/>
          <w:szCs w:val="16"/>
          <w:shd w:val="clear" w:color="auto" w:fill="FFFFFF"/>
        </w:rPr>
        <w:t>(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 xml:space="preserve">Francis </w:t>
      </w:r>
      <w:proofErr w:type="spell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Blomefield</w:t>
      </w:r>
      <w:proofErr w:type="spellEnd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, '</w:t>
      </w:r>
      <w:proofErr w:type="spell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Freebridge</w:t>
      </w:r>
      <w:proofErr w:type="spellEnd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 xml:space="preserve"> Hundred: Walpole', in </w:t>
      </w:r>
      <w:r w:rsidRPr="00D17666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 (London, 1808), pp. 99-121. </w:t>
      </w:r>
      <w:r w:rsidRPr="00D17666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 http://www.british-history.ac.uk/topographical-hist-norfolk/vol9/pp99-121 [accessed 11 May 2019</w:t>
      </w:r>
      <w:proofErr w:type="gram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].</w:t>
      </w:r>
      <w:r>
        <w:rPr>
          <w:shd w:val="clear" w:color="auto" w:fill="FFFFFF"/>
        </w:rPr>
        <w:t xml:space="preserve">  )</w:t>
      </w:r>
      <w:proofErr w:type="gramEnd"/>
    </w:p>
    <w:p w14:paraId="52777695" w14:textId="13002D10" w:rsidR="00127B6C" w:rsidRDefault="00127B6C" w:rsidP="00E71FC3">
      <w:pPr>
        <w:pStyle w:val="NoSpacing"/>
      </w:pPr>
      <w:r>
        <w:t xml:space="preserve">Children:   Alice = Sir Robert </w:t>
      </w:r>
      <w:proofErr w:type="spellStart"/>
      <w:r>
        <w:t>Leake</w:t>
      </w:r>
      <w:proofErr w:type="spellEnd"/>
      <w:r w:rsidR="009A2CA1">
        <w:t>.   (ibid.)</w:t>
      </w:r>
    </w:p>
    <w:p w14:paraId="08CD864C" w14:textId="5859F2E5" w:rsidR="009A2CA1" w:rsidRDefault="009A2CA1" w:rsidP="00E71FC3">
      <w:pPr>
        <w:pStyle w:val="NoSpacing"/>
      </w:pPr>
      <w:r>
        <w:t xml:space="preserve">                  Mabel = Sir John </w:t>
      </w:r>
      <w:proofErr w:type="spellStart"/>
      <w:r>
        <w:t>Hamelyn</w:t>
      </w:r>
      <w:proofErr w:type="spellEnd"/>
      <w:r>
        <w:t>.  (ibid.)</w:t>
      </w:r>
    </w:p>
    <w:p w14:paraId="0DC826F1" w14:textId="395B5859" w:rsidR="009A2CA1" w:rsidRDefault="009A2CA1" w:rsidP="00E71FC3">
      <w:pPr>
        <w:pStyle w:val="NoSpacing"/>
      </w:pPr>
      <w:r>
        <w:t xml:space="preserve">                  Isabel = Clement Derby.  (ibid.)</w:t>
      </w:r>
    </w:p>
    <w:p w14:paraId="0059331D" w14:textId="0F923883" w:rsidR="009A2CA1" w:rsidRDefault="009A2CA1" w:rsidP="00E71FC3">
      <w:pPr>
        <w:pStyle w:val="NoSpacing"/>
      </w:pPr>
      <w:r>
        <w:t xml:space="preserve">                  Ralph, John, Thomas(q.v.), Henry. (ibid.)</w:t>
      </w:r>
    </w:p>
    <w:p w14:paraId="778EC244" w14:textId="3ABFB240" w:rsidR="009A2CA1" w:rsidRDefault="009A2CA1" w:rsidP="00E71FC3">
      <w:pPr>
        <w:pStyle w:val="NoSpacing"/>
      </w:pPr>
    </w:p>
    <w:p w14:paraId="67260B5A" w14:textId="4A9FDE47" w:rsidR="009A2CA1" w:rsidRDefault="009A2CA1" w:rsidP="00E71FC3">
      <w:pPr>
        <w:pStyle w:val="NoSpacing"/>
      </w:pPr>
      <w:r>
        <w:t xml:space="preserve">2 = Elizabeth, daughter of Nicholas de </w:t>
      </w:r>
      <w:proofErr w:type="spellStart"/>
      <w:r>
        <w:t>Reresby</w:t>
      </w:r>
      <w:proofErr w:type="spellEnd"/>
      <w:r>
        <w:t>.  (ibid.)</w:t>
      </w:r>
    </w:p>
    <w:p w14:paraId="721F3038" w14:textId="1AA6CA58" w:rsidR="009A2CA1" w:rsidRDefault="009A2CA1" w:rsidP="00E71FC3">
      <w:pPr>
        <w:pStyle w:val="NoSpacing"/>
      </w:pPr>
      <w:r>
        <w:t xml:space="preserve">Children:    Mary = Thomas </w:t>
      </w:r>
      <w:proofErr w:type="spellStart"/>
      <w:r>
        <w:t>Aungevin</w:t>
      </w:r>
      <w:proofErr w:type="spellEnd"/>
      <w:r>
        <w:t>.   (ibid.)</w:t>
      </w:r>
    </w:p>
    <w:p w14:paraId="0BAD4CB7" w14:textId="6B78FA43" w:rsidR="009A2CA1" w:rsidRDefault="009A2CA1" w:rsidP="00E71FC3">
      <w:pPr>
        <w:pStyle w:val="NoSpacing"/>
      </w:pPr>
      <w:r>
        <w:t xml:space="preserve">                   Margaret = Henry Bellingham.   (ibid.)</w:t>
      </w:r>
    </w:p>
    <w:p w14:paraId="1B25D56D" w14:textId="15797E75" w:rsidR="009A2CA1" w:rsidRDefault="009A2CA1" w:rsidP="00E71FC3">
      <w:pPr>
        <w:pStyle w:val="NoSpacing"/>
      </w:pPr>
    </w:p>
    <w:p w14:paraId="70F50965" w14:textId="03765F0E" w:rsidR="009A2CA1" w:rsidRDefault="009A2CA1" w:rsidP="00E71FC3">
      <w:pPr>
        <w:pStyle w:val="NoSpacing"/>
      </w:pPr>
    </w:p>
    <w:p w14:paraId="6F295D32" w14:textId="08C720E0" w:rsidR="009A2CA1" w:rsidRDefault="009A2CA1" w:rsidP="00E71FC3">
      <w:pPr>
        <w:pStyle w:val="NoSpacing"/>
      </w:pPr>
      <w:r>
        <w:t xml:space="preserve">         1401-2</w:t>
      </w:r>
      <w:r>
        <w:tab/>
        <w:t>He conveyed in trust to Richard Revel, Vicar of Walpole, Norfolk(q.v.), all</w:t>
      </w:r>
    </w:p>
    <w:p w14:paraId="5A44E9DF" w14:textId="639F0A67" w:rsidR="009A2CA1" w:rsidRDefault="009A2CA1" w:rsidP="00E71FC3">
      <w:pPr>
        <w:pStyle w:val="NoSpacing"/>
      </w:pPr>
      <w:r>
        <w:tab/>
      </w:r>
      <w:r>
        <w:tab/>
        <w:t>his manors in Walpole, West Walton and elsewhere in Norfolk.   (ibid.)</w:t>
      </w:r>
    </w:p>
    <w:p w14:paraId="675EF705" w14:textId="41376058" w:rsidR="009A2CA1" w:rsidRDefault="009A2CA1" w:rsidP="00E71FC3">
      <w:pPr>
        <w:pStyle w:val="NoSpacing"/>
      </w:pPr>
    </w:p>
    <w:p w14:paraId="0477EE88" w14:textId="080693BA" w:rsidR="009A2CA1" w:rsidRDefault="009A2CA1" w:rsidP="00E71FC3">
      <w:pPr>
        <w:pStyle w:val="NoSpacing"/>
      </w:pPr>
    </w:p>
    <w:p w14:paraId="7F5E0282" w14:textId="668B802C" w:rsidR="009A2CA1" w:rsidRPr="00127B6C" w:rsidRDefault="009A2CA1" w:rsidP="00E71FC3">
      <w:pPr>
        <w:pStyle w:val="NoSpacing"/>
      </w:pPr>
      <w:r>
        <w:t>11 May 2019</w:t>
      </w:r>
      <w:r w:rsidR="00962569">
        <w:t xml:space="preserve"> </w:t>
      </w:r>
      <w:bookmarkStart w:id="0" w:name="_GoBack"/>
      <w:bookmarkEnd w:id="0"/>
    </w:p>
    <w:sectPr w:rsidR="009A2CA1" w:rsidRPr="00127B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496D5" w14:textId="77777777" w:rsidR="00127B6C" w:rsidRDefault="00127B6C" w:rsidP="00E71FC3">
      <w:pPr>
        <w:spacing w:after="0" w:line="240" w:lineRule="auto"/>
      </w:pPr>
      <w:r>
        <w:separator/>
      </w:r>
    </w:p>
  </w:endnote>
  <w:endnote w:type="continuationSeparator" w:id="0">
    <w:p w14:paraId="3C4F13CC" w14:textId="77777777" w:rsidR="00127B6C" w:rsidRDefault="00127B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263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706C4" w14:textId="77777777" w:rsidR="00127B6C" w:rsidRDefault="00127B6C" w:rsidP="00E71FC3">
      <w:pPr>
        <w:spacing w:after="0" w:line="240" w:lineRule="auto"/>
      </w:pPr>
      <w:r>
        <w:separator/>
      </w:r>
    </w:p>
  </w:footnote>
  <w:footnote w:type="continuationSeparator" w:id="0">
    <w:p w14:paraId="6B0FF873" w14:textId="77777777" w:rsidR="00127B6C" w:rsidRDefault="00127B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B6C"/>
    <w:rsid w:val="00127B6C"/>
    <w:rsid w:val="001A7C09"/>
    <w:rsid w:val="00577BD5"/>
    <w:rsid w:val="00656CBA"/>
    <w:rsid w:val="006A1F77"/>
    <w:rsid w:val="00733BE7"/>
    <w:rsid w:val="00962569"/>
    <w:rsid w:val="009A2CA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BB101"/>
  <w15:chartTrackingRefBased/>
  <w15:docId w15:val="{0464EA28-CD90-416A-9A93-DE375D185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127B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2019-05-11T15:45:00Z</dcterms:created>
  <dcterms:modified xsi:type="dcterms:W3CDTF">2019-05-11T16:45:00Z</dcterms:modified>
</cp:coreProperties>
</file>